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Sonnenschutzanlagen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Sonnenschutzanlagen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